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B70C23" w14:textId="77777777" w:rsidR="004C06F8" w:rsidRDefault="004C06F8" w:rsidP="004C06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CLEVE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fl.1408)</w:t>
      </w:r>
    </w:p>
    <w:p w14:paraId="72599A8A" w14:textId="77777777" w:rsidR="004C06F8" w:rsidRDefault="004C06F8" w:rsidP="004C06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Vicar of Witton by Wyche, Gloucestershire.</w:t>
      </w:r>
    </w:p>
    <w:p w14:paraId="728A9BD6" w14:textId="77777777" w:rsidR="004C06F8" w:rsidRDefault="004C06F8" w:rsidP="004C06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895CC0" w14:textId="77777777" w:rsidR="004C06F8" w:rsidRDefault="004C06F8" w:rsidP="004C06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B7FCE8" w14:textId="77777777" w:rsidR="004C06F8" w:rsidRDefault="004C06F8" w:rsidP="004C06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Oct.1408</w:t>
      </w:r>
      <w:r>
        <w:rPr>
          <w:rFonts w:ascii="Times New Roman" w:hAnsi="Times New Roman" w:cs="Times New Roman"/>
          <w:sz w:val="24"/>
          <w:szCs w:val="24"/>
        </w:rPr>
        <w:tab/>
        <w:t xml:space="preserve">He exchanged with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Lorymer</w:t>
      </w:r>
      <w:proofErr w:type="spellEnd"/>
      <w:r>
        <w:rPr>
          <w:rFonts w:ascii="Times New Roman" w:hAnsi="Times New Roman" w:cs="Times New Roman"/>
          <w:sz w:val="24"/>
          <w:szCs w:val="24"/>
        </w:rPr>
        <w:t>, Vicar of Clifton(q.v.).</w:t>
      </w:r>
    </w:p>
    <w:p w14:paraId="376E0AE0" w14:textId="77777777" w:rsidR="004C06F8" w:rsidRDefault="004C06F8" w:rsidP="004C06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ED7251">
          <w:rPr>
            <w:rStyle w:val="Hyperlink"/>
            <w:rFonts w:ascii="Times New Roman" w:hAnsi="Times New Roman" w:cs="Times New Roman"/>
            <w:sz w:val="24"/>
            <w:szCs w:val="24"/>
          </w:rPr>
          <w:t>www.melocki.org.uk/diocese/Clifton.html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13A40EDE" w14:textId="77777777" w:rsidR="004C06F8" w:rsidRDefault="004C06F8" w:rsidP="004C06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Sep.1409</w:t>
      </w:r>
      <w:r>
        <w:rPr>
          <w:rFonts w:ascii="Times New Roman" w:hAnsi="Times New Roman" w:cs="Times New Roman"/>
          <w:sz w:val="24"/>
          <w:szCs w:val="24"/>
        </w:rPr>
        <w:tab/>
        <w:t xml:space="preserve">He exchanged with William Overton, Rector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Abberley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17DB05CF" w14:textId="77777777" w:rsidR="004C06F8" w:rsidRDefault="004C06F8" w:rsidP="004C06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(ibid.)</w:t>
      </w:r>
    </w:p>
    <w:p w14:paraId="487AA1A7" w14:textId="77777777" w:rsidR="004C06F8" w:rsidRDefault="004C06F8" w:rsidP="004C06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985A23" w14:textId="77777777" w:rsidR="004C06F8" w:rsidRDefault="004C06F8" w:rsidP="004C06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C6BBB8" w14:textId="77777777" w:rsidR="004C06F8" w:rsidRDefault="004C06F8" w:rsidP="004C06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March 2022</w:t>
      </w:r>
    </w:p>
    <w:p w14:paraId="7FD5492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DA9C6" w14:textId="77777777" w:rsidR="004C06F8" w:rsidRDefault="004C06F8" w:rsidP="009139A6">
      <w:r>
        <w:separator/>
      </w:r>
    </w:p>
  </w:endnote>
  <w:endnote w:type="continuationSeparator" w:id="0">
    <w:p w14:paraId="6C22B14A" w14:textId="77777777" w:rsidR="004C06F8" w:rsidRDefault="004C06F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16E3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FE7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A135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63EFFA" w14:textId="77777777" w:rsidR="004C06F8" w:rsidRDefault="004C06F8" w:rsidP="009139A6">
      <w:r>
        <w:separator/>
      </w:r>
    </w:p>
  </w:footnote>
  <w:footnote w:type="continuationSeparator" w:id="0">
    <w:p w14:paraId="30508F65" w14:textId="77777777" w:rsidR="004C06F8" w:rsidRDefault="004C06F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673D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BC6A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2B1D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6F8"/>
    <w:rsid w:val="000666E0"/>
    <w:rsid w:val="002510B7"/>
    <w:rsid w:val="004C06F8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492859"/>
  <w15:chartTrackingRefBased/>
  <w15:docId w15:val="{6780FC63-ACE1-462B-8429-363FFF693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C06F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Clifton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2022-03-24T21:03:00Z</dcterms:created>
  <dcterms:modified xsi:type="dcterms:W3CDTF">2022-03-24T21:04:00Z</dcterms:modified>
</cp:coreProperties>
</file>